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81090" w14:textId="77777777" w:rsidR="000810AC" w:rsidRDefault="000810AC" w:rsidP="000810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Reynold JORY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3E04ABD" w14:textId="77777777" w:rsidR="000810AC" w:rsidRPr="004B698E" w:rsidRDefault="000810AC" w:rsidP="000810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Henley.</w:t>
      </w:r>
    </w:p>
    <w:p w14:paraId="2EA01A1D" w14:textId="77777777" w:rsidR="000810AC" w:rsidRDefault="000810AC" w:rsidP="000810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F16A220" w14:textId="77777777" w:rsidR="000810AC" w:rsidRDefault="000810AC" w:rsidP="000810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2568C6E" w14:textId="77777777" w:rsidR="000810AC" w:rsidRDefault="000810AC" w:rsidP="000810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3D561388" w14:textId="77777777" w:rsidR="000810AC" w:rsidRDefault="000810AC" w:rsidP="000810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2A380B65" w14:textId="77777777" w:rsidR="000810AC" w:rsidRDefault="000810AC" w:rsidP="000810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not Oxford, except ecclesiastical persons, the two fifteenths and two tenths granted </w:t>
      </w:r>
    </w:p>
    <w:p w14:paraId="4319E401" w14:textId="77777777" w:rsidR="000810AC" w:rsidRDefault="000810AC" w:rsidP="000810A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the King at the last Parliament.   (C.F.R. 1399-1405 p.284)</w:t>
      </w:r>
    </w:p>
    <w:p w14:paraId="534CCAB0" w14:textId="77777777" w:rsidR="000810AC" w:rsidRDefault="000810AC" w:rsidP="000810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40890FD" w14:textId="77777777" w:rsidR="000810AC" w:rsidRDefault="000810AC" w:rsidP="000810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7AF0597" w14:textId="77777777" w:rsidR="000810AC" w:rsidRDefault="000810AC" w:rsidP="000810A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39FC111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B1FF7" w14:textId="77777777" w:rsidR="000810AC" w:rsidRDefault="000810AC" w:rsidP="009139A6">
      <w:r>
        <w:separator/>
      </w:r>
    </w:p>
  </w:endnote>
  <w:endnote w:type="continuationSeparator" w:id="0">
    <w:p w14:paraId="5E273F1C" w14:textId="77777777" w:rsidR="000810AC" w:rsidRDefault="000810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C6B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9D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E4D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85AA0" w14:textId="77777777" w:rsidR="000810AC" w:rsidRDefault="000810AC" w:rsidP="009139A6">
      <w:r>
        <w:separator/>
      </w:r>
    </w:p>
  </w:footnote>
  <w:footnote w:type="continuationSeparator" w:id="0">
    <w:p w14:paraId="432ADBBE" w14:textId="77777777" w:rsidR="000810AC" w:rsidRDefault="000810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4EF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19B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8BC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0AC"/>
    <w:rsid w:val="000666E0"/>
    <w:rsid w:val="000810A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67AF2"/>
  <w15:chartTrackingRefBased/>
  <w15:docId w15:val="{D1A405CC-A970-4DF1-8BC3-051A52A4F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2021-07-31T18:38:00Z</dcterms:created>
  <dcterms:modified xsi:type="dcterms:W3CDTF">2021-07-31T18:38:00Z</dcterms:modified>
</cp:coreProperties>
</file>